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A65" w:rsidRPr="004975B9" w:rsidRDefault="008C1A65" w:rsidP="008C1A65">
      <w:pPr>
        <w:pStyle w:val="Kop3"/>
        <w:rPr>
          <w:rFonts w:ascii="Arial" w:hAnsi="Arial"/>
          <w:bCs w:val="0"/>
          <w:sz w:val="28"/>
        </w:rPr>
      </w:pPr>
      <w:bookmarkStart w:id="0" w:name="_Toc322939663"/>
      <w:r w:rsidRPr="004975B9">
        <w:rPr>
          <w:rFonts w:ascii="Arial" w:hAnsi="Arial"/>
          <w:bCs w:val="0"/>
          <w:sz w:val="28"/>
        </w:rPr>
        <w:t xml:space="preserve">Bijlage </w:t>
      </w:r>
      <w:bookmarkEnd w:id="0"/>
      <w:r w:rsidR="005B527B">
        <w:rPr>
          <w:rFonts w:ascii="Arial" w:hAnsi="Arial"/>
          <w:bCs w:val="0"/>
          <w:sz w:val="28"/>
        </w:rPr>
        <w:t>1</w:t>
      </w:r>
      <w:r>
        <w:rPr>
          <w:rFonts w:ascii="Arial" w:hAnsi="Arial"/>
          <w:bCs w:val="0"/>
          <w:sz w:val="28"/>
        </w:rPr>
        <w:t>3 Model referentieopdrachten</w:t>
      </w:r>
    </w:p>
    <w:p w:rsidR="008C1A65" w:rsidRPr="00FD4E88" w:rsidRDefault="008C1A65" w:rsidP="008C1A65">
      <w:pPr>
        <w:rPr>
          <w:rFonts w:ascii="Arial" w:hAnsi="Arial" w:cs="Arial"/>
          <w:sz w:val="22"/>
          <w:szCs w:val="22"/>
        </w:rPr>
      </w:pPr>
    </w:p>
    <w:p w:rsidR="008C1A65" w:rsidRDefault="008C1A65" w:rsidP="008C1A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Inschrijver</w:t>
      </w:r>
      <w:r w:rsidRPr="00EC638D">
        <w:rPr>
          <w:rFonts w:ascii="Arial" w:hAnsi="Arial" w:cs="Arial"/>
          <w:sz w:val="22"/>
          <w:szCs w:val="22"/>
        </w:rPr>
        <w:t xml:space="preserve"> wordt verzocht </w:t>
      </w:r>
      <w:r>
        <w:rPr>
          <w:rFonts w:ascii="Arial" w:hAnsi="Arial" w:cs="Arial"/>
          <w:sz w:val="22"/>
          <w:szCs w:val="22"/>
        </w:rPr>
        <w:t>om in onderstaand overzicht de gevraagde referenties op te geven, zoals beschreven in hoofdstuk 4, paragraaf 4.2 technische bekwaamheid.</w:t>
      </w:r>
    </w:p>
    <w:p w:rsidR="008C1A65" w:rsidRDefault="008C1A65" w:rsidP="008C1A65">
      <w:pPr>
        <w:rPr>
          <w:rFonts w:ascii="Arial" w:hAnsi="Arial" w:cs="Arial"/>
          <w:sz w:val="22"/>
          <w:szCs w:val="22"/>
        </w:rPr>
      </w:pPr>
    </w:p>
    <w:p w:rsidR="008C1A65" w:rsidRDefault="008C1A65" w:rsidP="008C1A65">
      <w:pPr>
        <w:rPr>
          <w:rFonts w:ascii="Arial" w:hAnsi="Arial" w:cs="Arial"/>
          <w:sz w:val="22"/>
          <w:szCs w:val="22"/>
        </w:rPr>
      </w:pPr>
      <w:r w:rsidRPr="00CF3DD5">
        <w:rPr>
          <w:rFonts w:ascii="Arial" w:hAnsi="Arial" w:cs="Arial"/>
          <w:sz w:val="22"/>
          <w:szCs w:val="22"/>
        </w:rPr>
        <w:t xml:space="preserve">U dient een </w:t>
      </w:r>
      <w:r w:rsidRPr="00CF3DD5">
        <w:rPr>
          <w:rFonts w:ascii="Arial" w:hAnsi="Arial" w:cs="Arial"/>
          <w:b/>
          <w:sz w:val="22"/>
          <w:szCs w:val="22"/>
        </w:rPr>
        <w:t>tevredenheidverklaring</w:t>
      </w:r>
      <w:r w:rsidRPr="00CF3DD5">
        <w:rPr>
          <w:rFonts w:ascii="Arial" w:hAnsi="Arial" w:cs="Arial"/>
          <w:sz w:val="22"/>
          <w:szCs w:val="22"/>
        </w:rPr>
        <w:t xml:space="preserve"> van de opdrachtgever bij te voegen; hiervoor dient de inschrijver zelf een formulier aan te leveren (de tevredenheidsverklaring is vormvrij).</w:t>
      </w:r>
    </w:p>
    <w:p w:rsidR="008C1A65" w:rsidRPr="003A416A" w:rsidRDefault="008C1A65" w:rsidP="008C1A65">
      <w:pPr>
        <w:rPr>
          <w:b/>
          <w:bCs/>
          <w:u w:val="single"/>
        </w:rPr>
      </w:pPr>
      <w:bookmarkStart w:id="1" w:name="_GoBack"/>
      <w:bookmarkEnd w:id="1"/>
      <w:r>
        <w:br w:type="page"/>
      </w:r>
      <w:r w:rsidRPr="003A416A"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lastRenderedPageBreak/>
        <w:t>Kerncompete</w:t>
      </w:r>
      <w:r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t>n</w:t>
      </w:r>
      <w:r w:rsidRPr="003A416A"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t>tie 1:</w:t>
      </w:r>
    </w:p>
    <w:p w:rsidR="005B527B" w:rsidRPr="005B527B" w:rsidRDefault="008C1A65" w:rsidP="005B527B">
      <w:pPr>
        <w:pStyle w:val="Normaalweb"/>
        <w:shd w:val="clear" w:color="auto" w:fill="FFFFFF"/>
        <w:rPr>
          <w:rFonts w:ascii="Arial" w:eastAsia="Times New Roman" w:hAnsi="Arial" w:cs="Arial"/>
          <w:sz w:val="22"/>
          <w:szCs w:val="22"/>
        </w:rPr>
      </w:pPr>
      <w:r w:rsidRPr="00E466A7">
        <w:rPr>
          <w:rFonts w:ascii="Arial" w:eastAsia="Times New Roman" w:hAnsi="Arial" w:cs="Arial"/>
          <w:sz w:val="22"/>
          <w:szCs w:val="22"/>
        </w:rPr>
        <w:t xml:space="preserve">De </w:t>
      </w:r>
      <w:r>
        <w:rPr>
          <w:rFonts w:ascii="Arial" w:eastAsia="Times New Roman" w:hAnsi="Arial" w:cs="Arial"/>
          <w:sz w:val="22"/>
          <w:szCs w:val="22"/>
        </w:rPr>
        <w:t>inschrijver</w:t>
      </w:r>
      <w:r w:rsidRPr="00E466A7">
        <w:rPr>
          <w:rFonts w:ascii="Arial" w:eastAsia="Times New Roman" w:hAnsi="Arial" w:cs="Arial"/>
          <w:sz w:val="22"/>
          <w:szCs w:val="22"/>
        </w:rPr>
        <w:t xml:space="preserve"> dient zijn technische bekwaamheid aan te tonen door het indienen van een referentie</w:t>
      </w:r>
      <w:r>
        <w:rPr>
          <w:rFonts w:ascii="Arial" w:eastAsia="Times New Roman" w:hAnsi="Arial" w:cs="Arial"/>
          <w:sz w:val="22"/>
          <w:szCs w:val="22"/>
        </w:rPr>
        <w:t xml:space="preserve">opdracht </w:t>
      </w:r>
      <w:r w:rsidR="005B527B">
        <w:rPr>
          <w:rFonts w:ascii="Arial" w:eastAsia="Times New Roman" w:hAnsi="Arial" w:cs="Arial"/>
          <w:sz w:val="22"/>
          <w:szCs w:val="22"/>
        </w:rPr>
        <w:t xml:space="preserve">waaruit blijkt dat inschrijver ervaring heeft met </w:t>
      </w:r>
      <w:r w:rsidR="005B527B" w:rsidRPr="005B527B">
        <w:rPr>
          <w:rFonts w:ascii="Arial" w:hAnsi="Arial" w:cs="Arial"/>
          <w:sz w:val="22"/>
          <w:szCs w:val="22"/>
        </w:rPr>
        <w:t xml:space="preserve">het leveren van moderne </w:t>
      </w:r>
      <w:proofErr w:type="spellStart"/>
      <w:r w:rsidR="005B527B" w:rsidRPr="005B527B">
        <w:rPr>
          <w:rFonts w:ascii="Arial" w:hAnsi="Arial" w:cs="Arial"/>
          <w:sz w:val="22"/>
          <w:szCs w:val="22"/>
        </w:rPr>
        <w:t>Saas</w:t>
      </w:r>
      <w:proofErr w:type="spellEnd"/>
      <w:r w:rsidR="005B527B" w:rsidRPr="005B527B">
        <w:rPr>
          <w:rFonts w:ascii="Arial" w:hAnsi="Arial" w:cs="Arial"/>
          <w:sz w:val="22"/>
          <w:szCs w:val="22"/>
        </w:rPr>
        <w:t>-oplossingen</w:t>
      </w:r>
      <w:r w:rsidR="005B527B">
        <w:rPr>
          <w:rFonts w:ascii="Arial" w:hAnsi="Arial" w:cs="Arial"/>
          <w:sz w:val="22"/>
          <w:szCs w:val="22"/>
        </w:rPr>
        <w:t>.</w:t>
      </w:r>
    </w:p>
    <w:p w:rsidR="005B527B" w:rsidRPr="006853FE" w:rsidRDefault="005B527B" w:rsidP="006853FE">
      <w:pPr>
        <w:pStyle w:val="Normaalweb"/>
        <w:shd w:val="clear" w:color="auto" w:fill="FFFFFF"/>
        <w:rPr>
          <w:rFonts w:ascii="Arial" w:eastAsia="Times New Roman" w:hAnsi="Arial" w:cs="Arial"/>
          <w:sz w:val="22"/>
          <w:szCs w:val="22"/>
        </w:rPr>
      </w:pPr>
    </w:p>
    <w:p w:rsidR="008C1A65" w:rsidRDefault="008C1A65" w:rsidP="008C1A65">
      <w:pPr>
        <w:rPr>
          <w:rFonts w:ascii="Arial" w:hAnsi="Arial" w:cs="Arial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095"/>
      </w:tblGrid>
      <w:tr w:rsidR="008C1A65" w:rsidRPr="003D4BB1" w:rsidTr="00E513FA">
        <w:trPr>
          <w:cantSplit/>
          <w:trHeight w:val="266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175"/>
            <w:vAlign w:val="center"/>
          </w:tcPr>
          <w:p w:rsidR="008C1A65" w:rsidRPr="003D4BB1" w:rsidRDefault="008C1A65" w:rsidP="00E513FA">
            <w:pPr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</w:pPr>
            <w:r w:rsidRPr="003D4BB1"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  <w:t>REFERENTIE</w:t>
            </w:r>
          </w:p>
        </w:tc>
      </w:tr>
      <w:tr w:rsidR="008C1A65" w:rsidTr="00E513FA">
        <w:trPr>
          <w:trHeight w:hRule="exact" w:val="93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Naam opdrachtgever: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A65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A65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Contactpersoon: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A65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Functie contactpersoon: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A65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Telefoonnummer contactpersoon: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A65" w:rsidTr="00E513FA">
        <w:trPr>
          <w:trHeight w:hRule="exact" w:val="56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Opmerking: De inschrijver gaat ermee akkoord dat de gemeente direct, zonder tussenkomst van de inschrijver, bij de referent informatie inwint.</w:t>
            </w:r>
          </w:p>
        </w:tc>
      </w:tr>
    </w:tbl>
    <w:p w:rsidR="008C1A65" w:rsidRDefault="008C1A65" w:rsidP="008C1A65">
      <w:pPr>
        <w:rPr>
          <w:rFonts w:ascii="Arial" w:hAnsi="Arial" w:cs="Arial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342"/>
        <w:gridCol w:w="2721"/>
        <w:gridCol w:w="2032"/>
      </w:tblGrid>
      <w:tr w:rsidR="008C1A65" w:rsidRPr="003D4BB1" w:rsidTr="00E513FA">
        <w:trPr>
          <w:cantSplit/>
          <w:trHeight w:val="266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175"/>
            <w:vAlign w:val="center"/>
          </w:tcPr>
          <w:p w:rsidR="008C1A65" w:rsidRPr="003D4BB1" w:rsidRDefault="008C1A65" w:rsidP="00E513FA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3D4BB1"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  <w:t>GEGEVENS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175"/>
            <w:vAlign w:val="center"/>
          </w:tcPr>
          <w:p w:rsidR="008C1A65" w:rsidRPr="003D4BB1" w:rsidRDefault="008C1A65" w:rsidP="00E513FA">
            <w:pPr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</w:pPr>
            <w:r w:rsidRPr="003D4BB1"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  <w:t>OMSCHRIJVING</w:t>
            </w:r>
          </w:p>
        </w:tc>
      </w:tr>
      <w:tr w:rsidR="008C1A65" w:rsidTr="00E513FA">
        <w:trPr>
          <w:cantSplit/>
          <w:trHeight w:val="2304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Omschrijving van de referentieopdracht: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A65" w:rsidRPr="006853FE" w:rsidTr="00E513FA">
        <w:trPr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Totale aanneemsom/bedrag: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RPr="006853FE" w:rsidTr="006853FE">
        <w:trPr>
          <w:gridAfter w:val="2"/>
          <w:wAfter w:w="4753" w:type="dxa"/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Contractuele opdrachtsom: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A65" w:rsidRPr="006853FE" w:rsidTr="006853FE">
        <w:trPr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Datum start project: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Datum eind project: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A65" w:rsidRPr="006853FE" w:rsidTr="006853FE">
        <w:trPr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Contractuele opleverdatum: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Werkelijke opleverdatum: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A65" w:rsidRPr="006853FE" w:rsidTr="00E513FA">
        <w:trPr>
          <w:cantSplit/>
          <w:trHeight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Uw inbreng in het project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Pr="006853FE" w:rsidRDefault="008C1A65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Hoofdaannemer</w:t>
            </w:r>
          </w:p>
          <w:p w:rsidR="008C1A65" w:rsidRPr="006853FE" w:rsidRDefault="008C1A65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Samenwerkingsverband</w:t>
            </w:r>
          </w:p>
          <w:p w:rsidR="008C1A65" w:rsidRPr="006853FE" w:rsidRDefault="008C1A65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853FE">
              <w:rPr>
                <w:rFonts w:ascii="Arial" w:hAnsi="Arial" w:cs="Arial"/>
                <w:sz w:val="22"/>
                <w:szCs w:val="22"/>
              </w:rPr>
              <w:t>Onderaanneming</w:t>
            </w:r>
            <w:proofErr w:type="spellEnd"/>
          </w:p>
          <w:p w:rsidR="008C1A65" w:rsidRPr="006853FE" w:rsidRDefault="008C1A65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Anders, namelijk….</w:t>
            </w:r>
          </w:p>
        </w:tc>
      </w:tr>
      <w:tr w:rsidR="008C1A65" w:rsidTr="00E513FA">
        <w:trPr>
          <w:cantSplit/>
          <w:trHeight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Opmerkingen/Bijzonderheden: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A65" w:rsidRDefault="008C1A65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C1A65" w:rsidRDefault="008C1A65" w:rsidP="008C1A65">
      <w:pPr>
        <w:rPr>
          <w:rFonts w:ascii="Arial" w:hAnsi="Arial" w:cs="Arial"/>
          <w:sz w:val="22"/>
          <w:szCs w:val="22"/>
        </w:rPr>
      </w:pPr>
    </w:p>
    <w:p w:rsidR="008C1A65" w:rsidRPr="00EC638D" w:rsidRDefault="008C1A65" w:rsidP="008C1A65">
      <w:pPr>
        <w:spacing w:line="480" w:lineRule="auto"/>
        <w:rPr>
          <w:rFonts w:ascii="Arial" w:hAnsi="Arial" w:cs="Arial"/>
          <w:sz w:val="22"/>
          <w:szCs w:val="22"/>
        </w:rPr>
      </w:pPr>
      <w:r w:rsidRPr="00EC638D">
        <w:rPr>
          <w:rFonts w:ascii="Arial" w:hAnsi="Arial" w:cs="Arial"/>
          <w:sz w:val="22"/>
          <w:szCs w:val="22"/>
        </w:rPr>
        <w:t>Plaats</w:t>
      </w:r>
      <w:r>
        <w:rPr>
          <w:rFonts w:ascii="Arial" w:hAnsi="Arial" w:cs="Arial"/>
          <w:sz w:val="22"/>
          <w:szCs w:val="22"/>
        </w:rPr>
        <w:t xml:space="preserve"> en datum:</w:t>
      </w:r>
      <w:r>
        <w:rPr>
          <w:rFonts w:ascii="Arial" w:hAnsi="Arial" w:cs="Arial"/>
          <w:sz w:val="22"/>
          <w:szCs w:val="22"/>
        </w:rPr>
        <w:tab/>
      </w:r>
    </w:p>
    <w:p w:rsidR="008C1A65" w:rsidRPr="00EC638D" w:rsidRDefault="008C1A65" w:rsidP="008C1A65">
      <w:pPr>
        <w:spacing w:line="480" w:lineRule="auto"/>
        <w:rPr>
          <w:rFonts w:ascii="Arial" w:hAnsi="Arial" w:cs="Arial"/>
          <w:sz w:val="22"/>
          <w:szCs w:val="22"/>
        </w:rPr>
      </w:pPr>
      <w:r w:rsidRPr="00EC638D">
        <w:rPr>
          <w:rFonts w:ascii="Arial" w:hAnsi="Arial" w:cs="Arial"/>
          <w:sz w:val="22"/>
          <w:szCs w:val="22"/>
        </w:rPr>
        <w:t>Naam</w:t>
      </w:r>
      <w:r>
        <w:rPr>
          <w:rFonts w:ascii="Arial" w:hAnsi="Arial" w:cs="Arial"/>
          <w:sz w:val="22"/>
          <w:szCs w:val="22"/>
        </w:rPr>
        <w:t xml:space="preserve"> inschrijver:</w:t>
      </w:r>
      <w:r>
        <w:rPr>
          <w:rFonts w:ascii="Arial" w:hAnsi="Arial" w:cs="Arial"/>
          <w:sz w:val="22"/>
          <w:szCs w:val="22"/>
        </w:rPr>
        <w:tab/>
      </w:r>
    </w:p>
    <w:p w:rsidR="008C1A65" w:rsidRDefault="008C1A65" w:rsidP="008C1A65">
      <w:pPr>
        <w:spacing w:line="480" w:lineRule="auto"/>
        <w:rPr>
          <w:rFonts w:ascii="Arial" w:hAnsi="Arial" w:cs="Arial"/>
          <w:sz w:val="22"/>
          <w:szCs w:val="22"/>
        </w:rPr>
      </w:pPr>
      <w:r w:rsidRPr="00147D31">
        <w:rPr>
          <w:rFonts w:ascii="Arial" w:hAnsi="Arial" w:cs="Arial"/>
          <w:sz w:val="22"/>
          <w:szCs w:val="22"/>
        </w:rPr>
        <w:t>Functie:</w:t>
      </w:r>
      <w:r w:rsidRPr="00147D31">
        <w:rPr>
          <w:rFonts w:ascii="Arial" w:hAnsi="Arial" w:cs="Arial"/>
          <w:sz w:val="22"/>
          <w:szCs w:val="22"/>
        </w:rPr>
        <w:tab/>
      </w:r>
      <w:r w:rsidRPr="00147D3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Handtekening:</w:t>
      </w:r>
      <w:r>
        <w:rPr>
          <w:rFonts w:ascii="Arial" w:hAnsi="Arial" w:cs="Arial"/>
          <w:sz w:val="22"/>
          <w:szCs w:val="22"/>
        </w:rPr>
        <w:tab/>
      </w:r>
    </w:p>
    <w:p w:rsidR="006853FE" w:rsidRPr="003A416A" w:rsidRDefault="006853FE" w:rsidP="006853FE">
      <w:pPr>
        <w:rPr>
          <w:b/>
          <w:bCs/>
          <w:u w:val="single"/>
        </w:rPr>
      </w:pPr>
      <w:r w:rsidRPr="003A416A"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lastRenderedPageBreak/>
        <w:t>Kerncompete</w:t>
      </w:r>
      <w:r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t>n</w:t>
      </w:r>
      <w:r w:rsidRPr="003A416A"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t xml:space="preserve">tie </w:t>
      </w:r>
      <w:r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t>2</w:t>
      </w:r>
      <w:r w:rsidRPr="003A416A"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t>:</w:t>
      </w:r>
    </w:p>
    <w:p w:rsidR="005B527B" w:rsidRPr="005B527B" w:rsidRDefault="006853FE" w:rsidP="005B527B">
      <w:pPr>
        <w:pStyle w:val="Normaalweb"/>
        <w:shd w:val="clear" w:color="auto" w:fill="FFFFFF"/>
        <w:rPr>
          <w:rFonts w:ascii="Arial" w:eastAsia="Times New Roman" w:hAnsi="Arial" w:cs="Arial"/>
          <w:sz w:val="22"/>
          <w:szCs w:val="22"/>
        </w:rPr>
      </w:pPr>
      <w:r w:rsidRPr="00E466A7">
        <w:rPr>
          <w:rFonts w:ascii="Arial" w:eastAsia="Times New Roman" w:hAnsi="Arial" w:cs="Arial"/>
          <w:sz w:val="22"/>
          <w:szCs w:val="22"/>
        </w:rPr>
        <w:t xml:space="preserve">De </w:t>
      </w:r>
      <w:r>
        <w:rPr>
          <w:rFonts w:ascii="Arial" w:eastAsia="Times New Roman" w:hAnsi="Arial" w:cs="Arial"/>
          <w:sz w:val="22"/>
          <w:szCs w:val="22"/>
        </w:rPr>
        <w:t>inschrijver</w:t>
      </w:r>
      <w:r w:rsidRPr="00E466A7">
        <w:rPr>
          <w:rFonts w:ascii="Arial" w:eastAsia="Times New Roman" w:hAnsi="Arial" w:cs="Arial"/>
          <w:sz w:val="22"/>
          <w:szCs w:val="22"/>
        </w:rPr>
        <w:t xml:space="preserve"> dient zijn technische bekwaamheid aan te tonen door het indienen van een referentie</w:t>
      </w:r>
      <w:r>
        <w:rPr>
          <w:rFonts w:ascii="Arial" w:eastAsia="Times New Roman" w:hAnsi="Arial" w:cs="Arial"/>
          <w:sz w:val="22"/>
          <w:szCs w:val="22"/>
        </w:rPr>
        <w:t xml:space="preserve">opdracht met betrekking </w:t>
      </w:r>
      <w:r w:rsidR="005B527B">
        <w:rPr>
          <w:rFonts w:ascii="Arial" w:eastAsia="Times New Roman" w:hAnsi="Arial" w:cs="Arial"/>
          <w:sz w:val="22"/>
          <w:szCs w:val="22"/>
        </w:rPr>
        <w:t xml:space="preserve">waaruit blijkt dat inschrijver ervaring heeft </w:t>
      </w:r>
      <w:r w:rsidR="005B527B" w:rsidRPr="005B527B">
        <w:rPr>
          <w:rFonts w:ascii="Arial" w:hAnsi="Arial" w:cs="Arial"/>
          <w:sz w:val="22"/>
          <w:szCs w:val="22"/>
        </w:rPr>
        <w:t xml:space="preserve">met het hosten, beheren, onderhouden en voorzien van updates van moderne </w:t>
      </w:r>
      <w:proofErr w:type="spellStart"/>
      <w:r w:rsidR="005B527B" w:rsidRPr="005B527B">
        <w:rPr>
          <w:rFonts w:ascii="Arial" w:hAnsi="Arial" w:cs="Arial"/>
          <w:sz w:val="22"/>
          <w:szCs w:val="22"/>
        </w:rPr>
        <w:t>Saas</w:t>
      </w:r>
      <w:proofErr w:type="spellEnd"/>
      <w:r w:rsidR="005B527B" w:rsidRPr="005B527B">
        <w:rPr>
          <w:rFonts w:ascii="Arial" w:hAnsi="Arial" w:cs="Arial"/>
          <w:sz w:val="22"/>
          <w:szCs w:val="22"/>
        </w:rPr>
        <w:t>-oplossingen</w:t>
      </w:r>
      <w:r w:rsidR="005B527B">
        <w:rPr>
          <w:rFonts w:ascii="Arial" w:hAnsi="Arial" w:cs="Arial"/>
          <w:sz w:val="22"/>
          <w:szCs w:val="22"/>
        </w:rPr>
        <w:t>.</w:t>
      </w:r>
    </w:p>
    <w:p w:rsidR="006853FE" w:rsidRDefault="006853FE" w:rsidP="006853FE">
      <w:pPr>
        <w:rPr>
          <w:rFonts w:ascii="Arial" w:hAnsi="Arial" w:cs="Arial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095"/>
      </w:tblGrid>
      <w:tr w:rsidR="006853FE" w:rsidRPr="003D4BB1" w:rsidTr="00E513FA">
        <w:trPr>
          <w:cantSplit/>
          <w:trHeight w:val="266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175"/>
            <w:vAlign w:val="center"/>
          </w:tcPr>
          <w:p w:rsidR="006853FE" w:rsidRPr="003D4BB1" w:rsidRDefault="006853FE" w:rsidP="00E513FA">
            <w:pPr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</w:pPr>
            <w:r w:rsidRPr="003D4BB1"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  <w:t>REFERENTIE</w:t>
            </w:r>
          </w:p>
        </w:tc>
      </w:tr>
      <w:tr w:rsidR="006853FE" w:rsidTr="00E513FA">
        <w:trPr>
          <w:trHeight w:hRule="exact" w:val="93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Naam opdrachtgever: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Contactpersoon: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Functie contactpersoon: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Telefoonnummer contactpersoon: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Tr="00E513FA">
        <w:trPr>
          <w:trHeight w:hRule="exact" w:val="56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Opmerking: De inschrijver gaat ermee akkoord dat de gemeente direct, zonder tussenkomst van de inschrijver, bij de referent informatie inwint.</w:t>
            </w:r>
          </w:p>
        </w:tc>
      </w:tr>
    </w:tbl>
    <w:p w:rsidR="006853FE" w:rsidRDefault="006853FE" w:rsidP="006853FE">
      <w:pPr>
        <w:rPr>
          <w:rFonts w:ascii="Arial" w:hAnsi="Arial" w:cs="Arial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342"/>
        <w:gridCol w:w="2721"/>
        <w:gridCol w:w="2032"/>
      </w:tblGrid>
      <w:tr w:rsidR="006853FE" w:rsidRPr="003D4BB1" w:rsidTr="00E513FA">
        <w:trPr>
          <w:cantSplit/>
          <w:trHeight w:val="266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175"/>
            <w:vAlign w:val="center"/>
          </w:tcPr>
          <w:p w:rsidR="006853FE" w:rsidRPr="003D4BB1" w:rsidRDefault="006853FE" w:rsidP="00E513FA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3D4BB1"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  <w:t>GEGEVENS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175"/>
            <w:vAlign w:val="center"/>
          </w:tcPr>
          <w:p w:rsidR="006853FE" w:rsidRPr="003D4BB1" w:rsidRDefault="006853FE" w:rsidP="00E513FA">
            <w:pPr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</w:pPr>
            <w:r w:rsidRPr="003D4BB1"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  <w:t>OMSCHRIJVING</w:t>
            </w:r>
          </w:p>
        </w:tc>
      </w:tr>
      <w:tr w:rsidR="006853FE" w:rsidTr="00E513FA">
        <w:trPr>
          <w:cantSplit/>
          <w:trHeight w:val="2304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Omschrijving van de referentieopdracht: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RPr="006853FE" w:rsidTr="00E513FA">
        <w:trPr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Totale aanneemsom/bedrag: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RPr="006853FE" w:rsidTr="00E513FA">
        <w:trPr>
          <w:gridAfter w:val="2"/>
          <w:wAfter w:w="4753" w:type="dxa"/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Contractuele opdrachtsom: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RPr="006853FE" w:rsidTr="00E513FA">
        <w:trPr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Datum start project: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Datum eind project: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RPr="006853FE" w:rsidTr="00E513FA">
        <w:trPr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Contractuele opleverdatum: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Werkelijke opleverdatum: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RPr="006853FE" w:rsidTr="00E513FA">
        <w:trPr>
          <w:cantSplit/>
          <w:trHeight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Uw inbreng in het project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Hoofdaannemer</w:t>
            </w:r>
          </w:p>
          <w:p w:rsidR="006853FE" w:rsidRPr="006853FE" w:rsidRDefault="006853FE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Samenwerkingsverband</w:t>
            </w:r>
          </w:p>
          <w:p w:rsidR="006853FE" w:rsidRPr="006853FE" w:rsidRDefault="006853FE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853FE">
              <w:rPr>
                <w:rFonts w:ascii="Arial" w:hAnsi="Arial" w:cs="Arial"/>
                <w:sz w:val="22"/>
                <w:szCs w:val="22"/>
              </w:rPr>
              <w:t>Onderaanneming</w:t>
            </w:r>
            <w:proofErr w:type="spellEnd"/>
          </w:p>
          <w:p w:rsidR="006853FE" w:rsidRPr="006853FE" w:rsidRDefault="006853FE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Anders, namelijk….</w:t>
            </w:r>
          </w:p>
        </w:tc>
      </w:tr>
      <w:tr w:rsidR="006853FE" w:rsidTr="00E513FA">
        <w:trPr>
          <w:cantSplit/>
          <w:trHeight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Opmerkingen/Bijzonderheden: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853FE" w:rsidRDefault="006853FE" w:rsidP="006853FE">
      <w:pPr>
        <w:rPr>
          <w:rFonts w:ascii="Arial" w:hAnsi="Arial" w:cs="Arial"/>
          <w:sz w:val="22"/>
          <w:szCs w:val="22"/>
        </w:rPr>
      </w:pPr>
    </w:p>
    <w:p w:rsidR="006853FE" w:rsidRPr="00EC638D" w:rsidRDefault="006853FE" w:rsidP="006853FE">
      <w:pPr>
        <w:spacing w:line="480" w:lineRule="auto"/>
        <w:rPr>
          <w:rFonts w:ascii="Arial" w:hAnsi="Arial" w:cs="Arial"/>
          <w:sz w:val="22"/>
          <w:szCs w:val="22"/>
        </w:rPr>
      </w:pPr>
      <w:r w:rsidRPr="00EC638D">
        <w:rPr>
          <w:rFonts w:ascii="Arial" w:hAnsi="Arial" w:cs="Arial"/>
          <w:sz w:val="22"/>
          <w:szCs w:val="22"/>
        </w:rPr>
        <w:t>Plaats</w:t>
      </w:r>
      <w:r>
        <w:rPr>
          <w:rFonts w:ascii="Arial" w:hAnsi="Arial" w:cs="Arial"/>
          <w:sz w:val="22"/>
          <w:szCs w:val="22"/>
        </w:rPr>
        <w:t xml:space="preserve"> en datum:</w:t>
      </w:r>
      <w:r>
        <w:rPr>
          <w:rFonts w:ascii="Arial" w:hAnsi="Arial" w:cs="Arial"/>
          <w:sz w:val="22"/>
          <w:szCs w:val="22"/>
        </w:rPr>
        <w:tab/>
      </w:r>
    </w:p>
    <w:p w:rsidR="006853FE" w:rsidRPr="00EC638D" w:rsidRDefault="006853FE" w:rsidP="006853FE">
      <w:pPr>
        <w:spacing w:line="480" w:lineRule="auto"/>
        <w:rPr>
          <w:rFonts w:ascii="Arial" w:hAnsi="Arial" w:cs="Arial"/>
          <w:sz w:val="22"/>
          <w:szCs w:val="22"/>
        </w:rPr>
      </w:pPr>
      <w:r w:rsidRPr="00EC638D">
        <w:rPr>
          <w:rFonts w:ascii="Arial" w:hAnsi="Arial" w:cs="Arial"/>
          <w:sz w:val="22"/>
          <w:szCs w:val="22"/>
        </w:rPr>
        <w:t>Naam</w:t>
      </w:r>
      <w:r>
        <w:rPr>
          <w:rFonts w:ascii="Arial" w:hAnsi="Arial" w:cs="Arial"/>
          <w:sz w:val="22"/>
          <w:szCs w:val="22"/>
        </w:rPr>
        <w:t xml:space="preserve"> inschrijver:</w:t>
      </w:r>
      <w:r>
        <w:rPr>
          <w:rFonts w:ascii="Arial" w:hAnsi="Arial" w:cs="Arial"/>
          <w:sz w:val="22"/>
          <w:szCs w:val="22"/>
        </w:rPr>
        <w:tab/>
      </w:r>
    </w:p>
    <w:p w:rsidR="006853FE" w:rsidRPr="00147D31" w:rsidRDefault="006853FE" w:rsidP="006853FE">
      <w:pPr>
        <w:spacing w:line="480" w:lineRule="auto"/>
        <w:rPr>
          <w:rFonts w:ascii="Arial" w:hAnsi="Arial" w:cs="Arial"/>
          <w:sz w:val="22"/>
          <w:szCs w:val="22"/>
        </w:rPr>
      </w:pPr>
      <w:r w:rsidRPr="00147D31">
        <w:rPr>
          <w:rFonts w:ascii="Arial" w:hAnsi="Arial" w:cs="Arial"/>
          <w:sz w:val="22"/>
          <w:szCs w:val="22"/>
        </w:rPr>
        <w:t>Functie:</w:t>
      </w:r>
      <w:r w:rsidRPr="00147D31">
        <w:rPr>
          <w:rFonts w:ascii="Arial" w:hAnsi="Arial" w:cs="Arial"/>
          <w:sz w:val="22"/>
          <w:szCs w:val="22"/>
        </w:rPr>
        <w:tab/>
      </w:r>
      <w:r w:rsidRPr="00147D31">
        <w:rPr>
          <w:rFonts w:ascii="Arial" w:hAnsi="Arial" w:cs="Arial"/>
          <w:sz w:val="22"/>
          <w:szCs w:val="22"/>
        </w:rPr>
        <w:tab/>
      </w:r>
    </w:p>
    <w:p w:rsidR="006853FE" w:rsidRDefault="006853FE" w:rsidP="005B527B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Handtekening:</w:t>
      </w:r>
      <w:r>
        <w:rPr>
          <w:rFonts w:ascii="Arial" w:hAnsi="Arial" w:cs="Arial"/>
          <w:sz w:val="22"/>
          <w:szCs w:val="22"/>
        </w:rPr>
        <w:tab/>
      </w:r>
    </w:p>
    <w:p w:rsidR="006853FE" w:rsidRPr="003A416A" w:rsidRDefault="006853FE" w:rsidP="006853FE">
      <w:pPr>
        <w:rPr>
          <w:b/>
          <w:bCs/>
          <w:u w:val="single"/>
        </w:rPr>
      </w:pPr>
      <w:r w:rsidRPr="003A416A"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lastRenderedPageBreak/>
        <w:t>Kerncompete</w:t>
      </w:r>
      <w:r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t>n</w:t>
      </w:r>
      <w:r w:rsidRPr="003A416A"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t xml:space="preserve">tie </w:t>
      </w:r>
      <w:r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t>3</w:t>
      </w:r>
      <w:r w:rsidRPr="003A416A">
        <w:rPr>
          <w:rFonts w:ascii="Arial" w:hAnsi="Arial" w:cs="Arial"/>
          <w:b/>
          <w:bCs/>
          <w:sz w:val="22"/>
          <w:szCs w:val="22"/>
          <w:u w:val="single"/>
          <w:lang w:eastAsia="nl-NL"/>
        </w:rPr>
        <w:t>:</w:t>
      </w:r>
    </w:p>
    <w:p w:rsidR="006853FE" w:rsidRPr="006853FE" w:rsidRDefault="006853FE" w:rsidP="006853FE">
      <w:pPr>
        <w:pStyle w:val="Normaalweb"/>
        <w:shd w:val="clear" w:color="auto" w:fill="FFFFFF"/>
        <w:rPr>
          <w:rFonts w:ascii="Arial" w:eastAsia="Times New Roman" w:hAnsi="Arial" w:cs="Arial"/>
          <w:sz w:val="22"/>
          <w:szCs w:val="22"/>
        </w:rPr>
      </w:pPr>
      <w:r w:rsidRPr="00E466A7">
        <w:rPr>
          <w:rFonts w:ascii="Arial" w:eastAsia="Times New Roman" w:hAnsi="Arial" w:cs="Arial"/>
          <w:sz w:val="22"/>
          <w:szCs w:val="22"/>
        </w:rPr>
        <w:t xml:space="preserve">De </w:t>
      </w:r>
      <w:r>
        <w:rPr>
          <w:rFonts w:ascii="Arial" w:eastAsia="Times New Roman" w:hAnsi="Arial" w:cs="Arial"/>
          <w:sz w:val="22"/>
          <w:szCs w:val="22"/>
        </w:rPr>
        <w:t>inschrijver</w:t>
      </w:r>
      <w:r w:rsidRPr="00E466A7">
        <w:rPr>
          <w:rFonts w:ascii="Arial" w:eastAsia="Times New Roman" w:hAnsi="Arial" w:cs="Arial"/>
          <w:sz w:val="22"/>
          <w:szCs w:val="22"/>
        </w:rPr>
        <w:t xml:space="preserve"> dient zijn technische bekwaamheid aan te tonen door het indienen van een referentie</w:t>
      </w:r>
      <w:r>
        <w:rPr>
          <w:rFonts w:ascii="Arial" w:eastAsia="Times New Roman" w:hAnsi="Arial" w:cs="Arial"/>
          <w:sz w:val="22"/>
          <w:szCs w:val="22"/>
        </w:rPr>
        <w:t xml:space="preserve">opdracht </w:t>
      </w:r>
      <w:r w:rsidR="005B527B">
        <w:rPr>
          <w:rFonts w:ascii="Arial" w:eastAsia="Times New Roman" w:hAnsi="Arial" w:cs="Arial"/>
          <w:sz w:val="22"/>
          <w:szCs w:val="22"/>
        </w:rPr>
        <w:t xml:space="preserve">waaruit blijkt </w:t>
      </w:r>
      <w:r w:rsidR="005B527B" w:rsidRPr="003E46DA">
        <w:rPr>
          <w:rFonts w:ascii="Arial" w:hAnsi="Arial" w:cs="Arial"/>
          <w:bCs/>
          <w:sz w:val="22"/>
          <w:szCs w:val="22"/>
        </w:rPr>
        <w:t>ervaring</w:t>
      </w:r>
      <w:r w:rsidR="005B527B">
        <w:rPr>
          <w:rFonts w:ascii="Arial" w:hAnsi="Arial" w:cs="Arial"/>
          <w:bCs/>
          <w:sz w:val="22"/>
          <w:szCs w:val="22"/>
        </w:rPr>
        <w:t xml:space="preserve"> te hebben</w:t>
      </w:r>
      <w:r w:rsidR="005B527B" w:rsidRPr="003E46DA">
        <w:rPr>
          <w:rFonts w:ascii="Arial" w:hAnsi="Arial" w:cs="Arial"/>
          <w:bCs/>
          <w:sz w:val="22"/>
          <w:szCs w:val="22"/>
        </w:rPr>
        <w:t xml:space="preserve"> met </w:t>
      </w:r>
      <w:proofErr w:type="spellStart"/>
      <w:r w:rsidR="005B527B" w:rsidRPr="003E46DA">
        <w:rPr>
          <w:rFonts w:ascii="Arial" w:hAnsi="Arial" w:cs="Arial"/>
          <w:bCs/>
          <w:sz w:val="22"/>
          <w:szCs w:val="22"/>
        </w:rPr>
        <w:t>Saas</w:t>
      </w:r>
      <w:proofErr w:type="spellEnd"/>
      <w:r w:rsidR="005B527B" w:rsidRPr="003E46DA">
        <w:rPr>
          <w:rFonts w:ascii="Arial" w:hAnsi="Arial" w:cs="Arial"/>
          <w:bCs/>
          <w:sz w:val="22"/>
          <w:szCs w:val="22"/>
        </w:rPr>
        <w:t>-oplossingen die voldoen aan de eisen omtrent veiligheid en beschikbaarheid zoals omschreven in de</w:t>
      </w:r>
      <w:r w:rsidR="005B527B" w:rsidRPr="003E46DA">
        <w:rPr>
          <w:rFonts w:ascii="Arial" w:hAnsi="Arial" w:cs="Arial"/>
          <w:bCs/>
          <w:szCs w:val="20"/>
        </w:rPr>
        <w:t xml:space="preserve"> </w:t>
      </w:r>
      <w:r w:rsidR="005B527B">
        <w:rPr>
          <w:rFonts w:ascii="Arial" w:hAnsi="Arial" w:cs="Arial"/>
          <w:bCs/>
          <w:sz w:val="22"/>
          <w:szCs w:val="22"/>
        </w:rPr>
        <w:t>a</w:t>
      </w:r>
      <w:r w:rsidR="005B527B" w:rsidRPr="003E46DA">
        <w:rPr>
          <w:rFonts w:ascii="Arial" w:hAnsi="Arial" w:cs="Arial"/>
          <w:bCs/>
          <w:sz w:val="22"/>
          <w:szCs w:val="22"/>
        </w:rPr>
        <w:t>anbestedingsdocumenten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="005B527B">
        <w:rPr>
          <w:rFonts w:ascii="Arial" w:eastAsia="Times New Roman" w:hAnsi="Arial" w:cs="Arial"/>
          <w:sz w:val="22"/>
          <w:szCs w:val="22"/>
        </w:rPr>
        <w:t>en zijn bijlagen.</w:t>
      </w:r>
    </w:p>
    <w:p w:rsidR="006853FE" w:rsidRDefault="006853FE" w:rsidP="006853FE">
      <w:pPr>
        <w:rPr>
          <w:rFonts w:ascii="Arial" w:hAnsi="Arial" w:cs="Arial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095"/>
      </w:tblGrid>
      <w:tr w:rsidR="006853FE" w:rsidRPr="003D4BB1" w:rsidTr="00E513FA">
        <w:trPr>
          <w:cantSplit/>
          <w:trHeight w:val="266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175"/>
            <w:vAlign w:val="center"/>
          </w:tcPr>
          <w:p w:rsidR="006853FE" w:rsidRPr="003D4BB1" w:rsidRDefault="006853FE" w:rsidP="00E513FA">
            <w:pPr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</w:pPr>
            <w:r w:rsidRPr="003D4BB1"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  <w:t>REFERENTIE</w:t>
            </w:r>
          </w:p>
        </w:tc>
      </w:tr>
      <w:tr w:rsidR="006853FE" w:rsidTr="00E513FA">
        <w:trPr>
          <w:trHeight w:hRule="exact" w:val="93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Naam opdrachtgever: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Contactpersoon: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Functie contactpersoon: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Tr="00E513FA">
        <w:trPr>
          <w:trHeight w:hRule="exact" w:val="56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Telefoonnummer contactpersoon: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Tr="00E513FA">
        <w:trPr>
          <w:trHeight w:hRule="exact" w:val="56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Opmerking: De inschrijver gaat ermee akkoord dat de gemeente direct, zonder tussenkomst van de inschrijver, bij de referent informatie inwint.</w:t>
            </w:r>
          </w:p>
        </w:tc>
      </w:tr>
    </w:tbl>
    <w:p w:rsidR="006853FE" w:rsidRDefault="006853FE" w:rsidP="006853FE">
      <w:pPr>
        <w:rPr>
          <w:rFonts w:ascii="Arial" w:hAnsi="Arial" w:cs="Arial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342"/>
        <w:gridCol w:w="2721"/>
        <w:gridCol w:w="2032"/>
      </w:tblGrid>
      <w:tr w:rsidR="006853FE" w:rsidRPr="003D4BB1" w:rsidTr="00E513FA">
        <w:trPr>
          <w:cantSplit/>
          <w:trHeight w:val="266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175"/>
            <w:vAlign w:val="center"/>
          </w:tcPr>
          <w:p w:rsidR="006853FE" w:rsidRPr="003D4BB1" w:rsidRDefault="006853FE" w:rsidP="00E513FA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3D4BB1"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  <w:t>GEGEVENS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175"/>
            <w:vAlign w:val="center"/>
          </w:tcPr>
          <w:p w:rsidR="006853FE" w:rsidRPr="003D4BB1" w:rsidRDefault="006853FE" w:rsidP="00E513FA">
            <w:pPr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</w:pPr>
            <w:r w:rsidRPr="003D4BB1">
              <w:rPr>
                <w:rFonts w:ascii="Arial Vet" w:hAnsi="Arial Vet" w:cs="Arial"/>
                <w:b/>
                <w:color w:val="FFFFFF"/>
                <w:spacing w:val="10"/>
                <w:sz w:val="20"/>
                <w:szCs w:val="20"/>
              </w:rPr>
              <w:t>OMSCHRIJVING</w:t>
            </w:r>
          </w:p>
        </w:tc>
      </w:tr>
      <w:tr w:rsidR="006853FE" w:rsidTr="00E513FA">
        <w:trPr>
          <w:cantSplit/>
          <w:trHeight w:val="2304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Omschrijving van de referentieopdracht: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RPr="006853FE" w:rsidTr="00E513FA">
        <w:trPr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Totale aanneemsom/bedrag: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RPr="006853FE" w:rsidTr="00E513FA">
        <w:trPr>
          <w:gridAfter w:val="2"/>
          <w:wAfter w:w="4753" w:type="dxa"/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Contractuele opdrachtsom: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RPr="006853FE" w:rsidTr="00E513FA">
        <w:trPr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Datum start project: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Datum eind project: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RPr="006853FE" w:rsidTr="00E513FA">
        <w:trPr>
          <w:cantSplit/>
          <w:trHeight w:hRule="exact"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Contractuele opleverdatum: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Werkelijke opleverdatum: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53FE" w:rsidRPr="006853FE" w:rsidTr="00E513FA">
        <w:trPr>
          <w:cantSplit/>
          <w:trHeight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Uw inbreng in het project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Pr="006853FE" w:rsidRDefault="006853FE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Hoofdaannemer</w:t>
            </w:r>
          </w:p>
          <w:p w:rsidR="006853FE" w:rsidRPr="006853FE" w:rsidRDefault="006853FE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Samenwerkingsverband</w:t>
            </w:r>
          </w:p>
          <w:p w:rsidR="006853FE" w:rsidRPr="006853FE" w:rsidRDefault="006853FE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853FE">
              <w:rPr>
                <w:rFonts w:ascii="Arial" w:hAnsi="Arial" w:cs="Arial"/>
                <w:sz w:val="22"/>
                <w:szCs w:val="22"/>
              </w:rPr>
              <w:t>Onderaanneming</w:t>
            </w:r>
            <w:proofErr w:type="spellEnd"/>
          </w:p>
          <w:p w:rsidR="006853FE" w:rsidRPr="006853FE" w:rsidRDefault="006853FE" w:rsidP="00E513FA">
            <w:pPr>
              <w:numPr>
                <w:ilvl w:val="0"/>
                <w:numId w:val="1"/>
              </w:numPr>
              <w:ind w:left="355" w:hanging="283"/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Anders, namelijk….</w:t>
            </w:r>
          </w:p>
        </w:tc>
      </w:tr>
      <w:tr w:rsidR="006853FE" w:rsidTr="00E513FA">
        <w:trPr>
          <w:cantSplit/>
          <w:trHeight w:val="52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  <w:r w:rsidRPr="006853FE">
              <w:rPr>
                <w:rFonts w:ascii="Arial" w:hAnsi="Arial" w:cs="Arial"/>
                <w:sz w:val="22"/>
                <w:szCs w:val="22"/>
              </w:rPr>
              <w:t>Opmerkingen/Bijzonderheden: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3FE" w:rsidRDefault="006853FE" w:rsidP="00E513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853FE" w:rsidRDefault="006853FE" w:rsidP="006853FE">
      <w:pPr>
        <w:rPr>
          <w:rFonts w:ascii="Arial" w:hAnsi="Arial" w:cs="Arial"/>
          <w:sz w:val="22"/>
          <w:szCs w:val="22"/>
        </w:rPr>
      </w:pPr>
    </w:p>
    <w:p w:rsidR="006853FE" w:rsidRPr="00EC638D" w:rsidRDefault="006853FE" w:rsidP="006853FE">
      <w:pPr>
        <w:spacing w:line="480" w:lineRule="auto"/>
        <w:rPr>
          <w:rFonts w:ascii="Arial" w:hAnsi="Arial" w:cs="Arial"/>
          <w:sz w:val="22"/>
          <w:szCs w:val="22"/>
        </w:rPr>
      </w:pPr>
      <w:r w:rsidRPr="00EC638D">
        <w:rPr>
          <w:rFonts w:ascii="Arial" w:hAnsi="Arial" w:cs="Arial"/>
          <w:sz w:val="22"/>
          <w:szCs w:val="22"/>
        </w:rPr>
        <w:t>Plaats</w:t>
      </w:r>
      <w:r>
        <w:rPr>
          <w:rFonts w:ascii="Arial" w:hAnsi="Arial" w:cs="Arial"/>
          <w:sz w:val="22"/>
          <w:szCs w:val="22"/>
        </w:rPr>
        <w:t xml:space="preserve"> en datum:</w:t>
      </w:r>
      <w:r>
        <w:rPr>
          <w:rFonts w:ascii="Arial" w:hAnsi="Arial" w:cs="Arial"/>
          <w:sz w:val="22"/>
          <w:szCs w:val="22"/>
        </w:rPr>
        <w:tab/>
      </w:r>
    </w:p>
    <w:p w:rsidR="006853FE" w:rsidRPr="00EC638D" w:rsidRDefault="006853FE" w:rsidP="006853FE">
      <w:pPr>
        <w:spacing w:line="480" w:lineRule="auto"/>
        <w:rPr>
          <w:rFonts w:ascii="Arial" w:hAnsi="Arial" w:cs="Arial"/>
          <w:sz w:val="22"/>
          <w:szCs w:val="22"/>
        </w:rPr>
      </w:pPr>
      <w:r w:rsidRPr="00EC638D">
        <w:rPr>
          <w:rFonts w:ascii="Arial" w:hAnsi="Arial" w:cs="Arial"/>
          <w:sz w:val="22"/>
          <w:szCs w:val="22"/>
        </w:rPr>
        <w:t>Naam</w:t>
      </w:r>
      <w:r>
        <w:rPr>
          <w:rFonts w:ascii="Arial" w:hAnsi="Arial" w:cs="Arial"/>
          <w:sz w:val="22"/>
          <w:szCs w:val="22"/>
        </w:rPr>
        <w:t xml:space="preserve"> inschrijver:</w:t>
      </w:r>
      <w:r>
        <w:rPr>
          <w:rFonts w:ascii="Arial" w:hAnsi="Arial" w:cs="Arial"/>
          <w:sz w:val="22"/>
          <w:szCs w:val="22"/>
        </w:rPr>
        <w:tab/>
      </w:r>
    </w:p>
    <w:p w:rsidR="005B527B" w:rsidRDefault="006853FE" w:rsidP="006853FE">
      <w:pPr>
        <w:spacing w:line="480" w:lineRule="auto"/>
        <w:rPr>
          <w:rFonts w:ascii="Arial" w:hAnsi="Arial" w:cs="Arial"/>
          <w:sz w:val="22"/>
          <w:szCs w:val="22"/>
        </w:rPr>
      </w:pPr>
      <w:r w:rsidRPr="00147D31">
        <w:rPr>
          <w:rFonts w:ascii="Arial" w:hAnsi="Arial" w:cs="Arial"/>
          <w:sz w:val="22"/>
          <w:szCs w:val="22"/>
        </w:rPr>
        <w:t>Functie:</w:t>
      </w:r>
      <w:r w:rsidRPr="00147D31">
        <w:rPr>
          <w:rFonts w:ascii="Arial" w:hAnsi="Arial" w:cs="Arial"/>
          <w:sz w:val="22"/>
          <w:szCs w:val="22"/>
        </w:rPr>
        <w:tab/>
      </w:r>
      <w:r w:rsidRPr="00147D31">
        <w:rPr>
          <w:rFonts w:ascii="Arial" w:hAnsi="Arial" w:cs="Arial"/>
          <w:sz w:val="22"/>
          <w:szCs w:val="22"/>
        </w:rPr>
        <w:tab/>
      </w:r>
    </w:p>
    <w:p w:rsidR="006853FE" w:rsidRDefault="006853FE" w:rsidP="006853FE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Handtekening:</w:t>
      </w:r>
      <w:r>
        <w:rPr>
          <w:rFonts w:ascii="Arial" w:hAnsi="Arial" w:cs="Arial"/>
          <w:sz w:val="22"/>
          <w:szCs w:val="22"/>
        </w:rPr>
        <w:tab/>
      </w:r>
    </w:p>
    <w:p w:rsidR="006853FE" w:rsidRDefault="006853FE" w:rsidP="006853FE">
      <w:pPr>
        <w:rPr>
          <w:rFonts w:ascii="Arial" w:hAnsi="Arial" w:cs="Arial"/>
          <w:sz w:val="22"/>
          <w:szCs w:val="22"/>
        </w:rPr>
      </w:pPr>
    </w:p>
    <w:p w:rsidR="008C1A65" w:rsidRDefault="008C1A65" w:rsidP="008C1A65">
      <w:pPr>
        <w:rPr>
          <w:rFonts w:ascii="Arial" w:hAnsi="Arial" w:cs="Arial"/>
          <w:sz w:val="22"/>
          <w:szCs w:val="22"/>
        </w:rPr>
      </w:pPr>
    </w:p>
    <w:p w:rsidR="008C1A65" w:rsidRPr="007F17F0" w:rsidRDefault="008C1A65" w:rsidP="008C1A65">
      <w:pPr>
        <w:rPr>
          <w:rFonts w:ascii="Arial" w:hAnsi="Arial" w:cs="Arial"/>
          <w:sz w:val="22"/>
          <w:szCs w:val="22"/>
        </w:rPr>
      </w:pPr>
    </w:p>
    <w:p w:rsidR="00055898" w:rsidRPr="001D48E8" w:rsidRDefault="00055898" w:rsidP="001D48E8"/>
    <w:sectPr w:rsidR="00055898" w:rsidRPr="001D48E8" w:rsidSect="007F17F0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7AB" w:rsidRDefault="005B527B">
      <w:r>
        <w:separator/>
      </w:r>
    </w:p>
  </w:endnote>
  <w:endnote w:type="continuationSeparator" w:id="0">
    <w:p w:rsidR="002C27AB" w:rsidRDefault="005B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7F0" w:rsidRDefault="006853FE" w:rsidP="007F17F0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7F17F0" w:rsidRDefault="00974FD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7F0" w:rsidRPr="007F17F0" w:rsidRDefault="00974FD2" w:rsidP="007F17F0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</w:p>
  <w:p w:rsidR="007F17F0" w:rsidRDefault="00974FD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7AB" w:rsidRDefault="005B527B">
      <w:r>
        <w:separator/>
      </w:r>
    </w:p>
  </w:footnote>
  <w:footnote w:type="continuationSeparator" w:id="0">
    <w:p w:rsidR="002C27AB" w:rsidRDefault="005B5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FD2" w:rsidRPr="000E7E71" w:rsidRDefault="00974FD2" w:rsidP="00974FD2">
    <w:bookmarkStart w:id="2" w:name="_Hlk65050920"/>
    <w:bookmarkStart w:id="3" w:name="_Hlk65050921"/>
    <w:bookmarkStart w:id="4" w:name="_Hlk65051380"/>
    <w:bookmarkStart w:id="5" w:name="_Hlk65051381"/>
    <w:r w:rsidRPr="00CA4B6B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 wp14:anchorId="725CE014" wp14:editId="700D5294">
          <wp:simplePos x="0" y="0"/>
          <wp:positionH relativeFrom="margin">
            <wp:posOffset>4331335</wp:posOffset>
          </wp:positionH>
          <wp:positionV relativeFrom="paragraph">
            <wp:posOffset>-182880</wp:posOffset>
          </wp:positionV>
          <wp:extent cx="1352550" cy="540385"/>
          <wp:effectExtent l="0" t="0" r="0" b="0"/>
          <wp:wrapNone/>
          <wp:docPr id="6" name="Afbeelding 6" descr="Gemeente Purmerend - Gemeentelijk Vastgo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1" descr="Gemeente Purmerend - Gemeentelijk Vastgo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A4B6B">
      <w:rPr>
        <w:noProof/>
        <w:color w:val="808080" w:themeColor="background1" w:themeShade="80"/>
        <w:sz w:val="18"/>
        <w:szCs w:val="18"/>
      </w:rPr>
      <w:t>EA</w:t>
    </w:r>
    <w:r w:rsidRPr="00CA4B6B">
      <w:rPr>
        <w:color w:val="808080" w:themeColor="background1" w:themeShade="80"/>
        <w:sz w:val="18"/>
        <w:szCs w:val="18"/>
      </w:rPr>
      <w:t xml:space="preserve"> </w:t>
    </w:r>
    <w:r>
      <w:rPr>
        <w:color w:val="808080" w:themeColor="background1" w:themeShade="80"/>
        <w:sz w:val="18"/>
        <w:szCs w:val="18"/>
      </w:rPr>
      <w:t>Plansoftware en Software toepasbare regels</w:t>
    </w:r>
    <w:r w:rsidRPr="00CA4B6B">
      <w:rPr>
        <w:color w:val="808080" w:themeColor="background1" w:themeShade="80"/>
        <w:sz w:val="18"/>
        <w:szCs w:val="18"/>
      </w:rPr>
      <w:t xml:space="preserve"> </w:t>
    </w:r>
    <w:bookmarkEnd w:id="2"/>
    <w:bookmarkEnd w:id="3"/>
    <w:bookmarkEnd w:id="4"/>
    <w:bookmarkEnd w:id="5"/>
  </w:p>
  <w:p w:rsidR="00974FD2" w:rsidRDefault="00974FD2">
    <w:pPr>
      <w:pStyle w:val="Koptekst"/>
    </w:pPr>
  </w:p>
  <w:p w:rsidR="007F17F0" w:rsidRDefault="00974FD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1116"/>
    <w:multiLevelType w:val="hybridMultilevel"/>
    <w:tmpl w:val="4E52352E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4484D"/>
    <w:multiLevelType w:val="hybridMultilevel"/>
    <w:tmpl w:val="B7BAD416"/>
    <w:lvl w:ilvl="0" w:tplc="4744832E">
      <w:start w:val="1"/>
      <w:numFmt w:val="bullet"/>
      <w:lvlText w:val="ð"/>
      <w:lvlJc w:val="left"/>
      <w:pPr>
        <w:ind w:left="158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" w15:restartNumberingAfterBreak="0">
    <w:nsid w:val="6E365BE3"/>
    <w:multiLevelType w:val="hybridMultilevel"/>
    <w:tmpl w:val="B1EE89D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A65"/>
    <w:rsid w:val="00055898"/>
    <w:rsid w:val="000F259F"/>
    <w:rsid w:val="001D48E8"/>
    <w:rsid w:val="002C27AB"/>
    <w:rsid w:val="005B527B"/>
    <w:rsid w:val="006853FE"/>
    <w:rsid w:val="008C1A65"/>
    <w:rsid w:val="00974FD2"/>
    <w:rsid w:val="00BE6524"/>
    <w:rsid w:val="00DA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7205C5"/>
  <w15:chartTrackingRefBased/>
  <w15:docId w15:val="{0A953A6D-7648-4E71-AABB-11C83993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8C1A65"/>
    <w:rPr>
      <w:sz w:val="24"/>
      <w:szCs w:val="24"/>
      <w:lang w:eastAsia="en-US"/>
    </w:rPr>
  </w:style>
  <w:style w:type="paragraph" w:styleId="Kop1">
    <w:name w:val="heading 1"/>
    <w:basedOn w:val="Standaard"/>
    <w:next w:val="Standaard"/>
    <w:qFormat/>
    <w:rsid w:val="0005589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05589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0558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8C1A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C1A65"/>
    <w:rPr>
      <w:sz w:val="24"/>
      <w:szCs w:val="24"/>
      <w:lang w:eastAsia="en-US"/>
    </w:rPr>
  </w:style>
  <w:style w:type="paragraph" w:styleId="Voettekst">
    <w:name w:val="footer"/>
    <w:basedOn w:val="Standaard"/>
    <w:link w:val="VoettekstChar"/>
    <w:rsid w:val="008C1A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8C1A65"/>
    <w:rPr>
      <w:sz w:val="24"/>
      <w:szCs w:val="24"/>
      <w:lang w:eastAsia="en-US"/>
    </w:rPr>
  </w:style>
  <w:style w:type="character" w:styleId="Paginanummer">
    <w:name w:val="page number"/>
    <w:basedOn w:val="Standaardalinea-lettertype"/>
    <w:rsid w:val="008C1A65"/>
  </w:style>
  <w:style w:type="paragraph" w:styleId="Normaalweb">
    <w:name w:val="Normal (Web)"/>
    <w:basedOn w:val="Standaard"/>
    <w:uiPriority w:val="99"/>
    <w:unhideWhenUsed/>
    <w:rsid w:val="008C1A65"/>
    <w:rPr>
      <w:rFonts w:eastAsia="Calibri"/>
      <w:lang w:eastAsia="nl-NL"/>
    </w:rPr>
  </w:style>
  <w:style w:type="paragraph" w:styleId="Ballontekst">
    <w:name w:val="Balloon Text"/>
    <w:basedOn w:val="Standaard"/>
    <w:link w:val="BallontekstChar"/>
    <w:semiHidden/>
    <w:unhideWhenUsed/>
    <w:rsid w:val="00BE6524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BE6524"/>
    <w:rPr>
      <w:rFonts w:ascii="Segoe UI" w:hAnsi="Segoe UI" w:cs="Segoe UI"/>
      <w:sz w:val="18"/>
      <w:szCs w:val="18"/>
      <w:lang w:eastAsia="en-US"/>
    </w:rPr>
  </w:style>
  <w:style w:type="paragraph" w:styleId="Lijstalinea">
    <w:name w:val="List Paragraph"/>
    <w:basedOn w:val="Standaard"/>
    <w:link w:val="LijstalineaChar"/>
    <w:qFormat/>
    <w:rsid w:val="005B527B"/>
    <w:pPr>
      <w:ind w:left="708"/>
    </w:pPr>
  </w:style>
  <w:style w:type="character" w:customStyle="1" w:styleId="LijstalineaChar">
    <w:name w:val="Lijstalinea Char"/>
    <w:basedOn w:val="Standaardalinea-lettertype"/>
    <w:link w:val="Lijstalinea"/>
    <w:rsid w:val="005B527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CDF596AC.dotm</Template>
  <TotalTime>3</TotalTime>
  <Pages>5</Pages>
  <Words>370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Purmerend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Knijn, S. (Sanne)</dc:creator>
  <cp:keywords/>
  <dc:description/>
  <cp:lastModifiedBy>Knijn, S. (Sanne)</cp:lastModifiedBy>
  <cp:revision>4</cp:revision>
  <dcterms:created xsi:type="dcterms:W3CDTF">2021-02-24T10:52:00Z</dcterms:created>
  <dcterms:modified xsi:type="dcterms:W3CDTF">2021-02-25T13:12:00Z</dcterms:modified>
</cp:coreProperties>
</file>